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58DA438C" w:rsidR="00A966B6" w:rsidRPr="00403B81" w:rsidRDefault="001865F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Vintervedlikehold –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</w:t>
      </w:r>
      <w:r w:rsidR="00DB1E49">
        <w:rPr>
          <w:rFonts w:cs="Arial"/>
          <w:b/>
          <w:sz w:val="24"/>
        </w:rPr>
        <w:t>–</w:t>
      </w:r>
      <w:r w:rsidR="00505995">
        <w:rPr>
          <w:rFonts w:cs="Arial"/>
          <w:b/>
          <w:sz w:val="24"/>
        </w:rPr>
        <w:t xml:space="preserve"> </w:t>
      </w:r>
      <w:r w:rsidR="00DB1E49">
        <w:rPr>
          <w:rFonts w:cs="Arial"/>
          <w:b/>
          <w:sz w:val="24"/>
        </w:rPr>
        <w:t xml:space="preserve">Luftkrigsskolen </w:t>
      </w:r>
      <w:proofErr w:type="spellStart"/>
      <w:r w:rsidR="00DB1E49">
        <w:rPr>
          <w:rFonts w:cs="Arial"/>
          <w:b/>
          <w:sz w:val="24"/>
        </w:rPr>
        <w:t>Kuhaugen</w:t>
      </w:r>
      <w:proofErr w:type="spellEnd"/>
    </w:p>
    <w:p w14:paraId="2A85BA56" w14:textId="49E05A7C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</w:t>
      </w:r>
      <w:r w:rsidR="00DB1E49">
        <w:rPr>
          <w:rFonts w:cs="Arial"/>
          <w:b/>
          <w:sz w:val="22"/>
          <w:szCs w:val="22"/>
        </w:rPr>
        <w:t>4</w:t>
      </w:r>
      <w:r w:rsidR="00666B6F">
        <w:rPr>
          <w:rFonts w:cs="Arial"/>
          <w:b/>
          <w:sz w:val="22"/>
          <w:szCs w:val="22"/>
        </w:rPr>
        <w:t>2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7A0BC3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7A0BC3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7A0BC3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7A0BC3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7532" w14:textId="77777777" w:rsidR="007A0BC3" w:rsidRDefault="007A0BC3">
      <w:r>
        <w:separator/>
      </w:r>
    </w:p>
  </w:endnote>
  <w:endnote w:type="continuationSeparator" w:id="0">
    <w:p w14:paraId="606DED47" w14:textId="77777777" w:rsidR="007A0BC3" w:rsidRDefault="007A0BC3">
      <w:r>
        <w:continuationSeparator/>
      </w:r>
    </w:p>
  </w:endnote>
  <w:endnote w:type="continuationNotice" w:id="1">
    <w:p w14:paraId="20AEB496" w14:textId="77777777" w:rsidR="007A0BC3" w:rsidRDefault="007A0B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16AF7" w14:textId="77777777" w:rsidR="007A0BC3" w:rsidRDefault="007A0BC3">
      <w:r>
        <w:separator/>
      </w:r>
    </w:p>
  </w:footnote>
  <w:footnote w:type="continuationSeparator" w:id="0">
    <w:p w14:paraId="748B00E3" w14:textId="77777777" w:rsidR="007A0BC3" w:rsidRDefault="007A0BC3">
      <w:r>
        <w:continuationSeparator/>
      </w:r>
    </w:p>
  </w:footnote>
  <w:footnote w:type="continuationNotice" w:id="1">
    <w:p w14:paraId="14357A0C" w14:textId="77777777" w:rsidR="007A0BC3" w:rsidRDefault="007A0BC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539E507A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243</w:t>
    </w:r>
    <w:r w:rsidR="00D81C36">
      <w:t>8</w:t>
    </w:r>
    <w:r>
      <w:tab/>
    </w:r>
    <w:proofErr w:type="spellStart"/>
    <w:r>
      <w:t>Kontraktsnummer</w:t>
    </w:r>
    <w:proofErr w:type="spellEnd"/>
    <w:r>
      <w:t xml:space="preserve">: </w:t>
    </w:r>
    <w:r w:rsidR="00505995">
      <w:t>R0</w:t>
    </w:r>
    <w:r w:rsidR="00AB6C29">
      <w:t>20</w:t>
    </w:r>
    <w:r w:rsidR="00D81C36">
      <w:t>4</w:t>
    </w:r>
    <w:r w:rsidR="00666B6F">
      <w:t>2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34F3A"/>
    <w:rsid w:val="00043F3B"/>
    <w:rsid w:val="0004434C"/>
    <w:rsid w:val="00046FBF"/>
    <w:rsid w:val="000477FC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4BAB"/>
    <w:rsid w:val="0026278D"/>
    <w:rsid w:val="002668A4"/>
    <w:rsid w:val="00267740"/>
    <w:rsid w:val="00274365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5079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76286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45620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497E"/>
    <w:rsid w:val="005F5BDE"/>
    <w:rsid w:val="006033EE"/>
    <w:rsid w:val="00603782"/>
    <w:rsid w:val="00606485"/>
    <w:rsid w:val="00611757"/>
    <w:rsid w:val="00617E78"/>
    <w:rsid w:val="00626262"/>
    <w:rsid w:val="00627BA8"/>
    <w:rsid w:val="00631B0F"/>
    <w:rsid w:val="00637182"/>
    <w:rsid w:val="00640D73"/>
    <w:rsid w:val="006600E2"/>
    <w:rsid w:val="00666B6F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35986"/>
    <w:rsid w:val="007365E2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0BC3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867FB"/>
    <w:rsid w:val="00892743"/>
    <w:rsid w:val="008958BC"/>
    <w:rsid w:val="008A6706"/>
    <w:rsid w:val="008B062F"/>
    <w:rsid w:val="008C2587"/>
    <w:rsid w:val="008C50FC"/>
    <w:rsid w:val="008C6E41"/>
    <w:rsid w:val="008E732B"/>
    <w:rsid w:val="008E79B3"/>
    <w:rsid w:val="008F5D03"/>
    <w:rsid w:val="00903829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AF6464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24796"/>
    <w:rsid w:val="00D47711"/>
    <w:rsid w:val="00D5535F"/>
    <w:rsid w:val="00D5798B"/>
    <w:rsid w:val="00D6697D"/>
    <w:rsid w:val="00D67062"/>
    <w:rsid w:val="00D77DCF"/>
    <w:rsid w:val="00D80A3D"/>
    <w:rsid w:val="00D81C36"/>
    <w:rsid w:val="00D9433C"/>
    <w:rsid w:val="00D94AD7"/>
    <w:rsid w:val="00D96F8D"/>
    <w:rsid w:val="00DA673C"/>
    <w:rsid w:val="00DA684A"/>
    <w:rsid w:val="00DA717D"/>
    <w:rsid w:val="00DB1E49"/>
    <w:rsid w:val="00DC33AD"/>
    <w:rsid w:val="00DC3B74"/>
    <w:rsid w:val="00DC57BB"/>
    <w:rsid w:val="00DD4524"/>
    <w:rsid w:val="00DD58AD"/>
    <w:rsid w:val="00DE3910"/>
    <w:rsid w:val="00DE6C7C"/>
    <w:rsid w:val="00DF52FF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EE0EF5"/>
    <w:rsid w:val="00F03F8B"/>
    <w:rsid w:val="00F13587"/>
    <w:rsid w:val="00F166EF"/>
    <w:rsid w:val="00F20503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11F50C5-6332-4761-99F2-79AB9B524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12</TotalTime>
  <Pages>2</Pages>
  <Words>254</Words>
  <Characters>1351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Pettersen, Alexandra</cp:lastModifiedBy>
  <cp:revision>53</cp:revision>
  <cp:lastPrinted>2011-03-22T00:10:00Z</cp:lastPrinted>
  <dcterms:created xsi:type="dcterms:W3CDTF">2024-08-21T19:42:00Z</dcterms:created>
  <dcterms:modified xsi:type="dcterms:W3CDTF">2026-06-01T09:20:00Z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